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250" w:rsidRPr="00C7316F" w:rsidRDefault="00A86250" w:rsidP="00AC50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316F">
        <w:rPr>
          <w:rFonts w:ascii="Times New Roman" w:hAnsi="Times New Roman"/>
          <w:b/>
          <w:bCs/>
          <w:spacing w:val="-1"/>
          <w:sz w:val="28"/>
          <w:szCs w:val="28"/>
        </w:rPr>
        <w:t>СОВЕТ   ДЕПУТАТОВ</w:t>
      </w:r>
    </w:p>
    <w:p w:rsidR="00A86250" w:rsidRPr="00C7316F" w:rsidRDefault="00A86250" w:rsidP="00AC50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C7316F">
        <w:rPr>
          <w:rFonts w:ascii="Times New Roman" w:hAnsi="Times New Roman"/>
          <w:b/>
          <w:bCs/>
          <w:spacing w:val="-1"/>
          <w:sz w:val="28"/>
          <w:szCs w:val="28"/>
        </w:rPr>
        <w:t>АЧИНСКОГО   СЕЛЬСОВЕТА</w:t>
      </w:r>
    </w:p>
    <w:p w:rsidR="00A86250" w:rsidRPr="00C7316F" w:rsidRDefault="00A86250" w:rsidP="00AC50E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316F">
        <w:rPr>
          <w:rFonts w:ascii="Times New Roman" w:hAnsi="Times New Roman"/>
          <w:b/>
          <w:bCs/>
          <w:spacing w:val="-2"/>
          <w:sz w:val="28"/>
          <w:szCs w:val="28"/>
        </w:rPr>
        <w:t>БОЛОТНИНСКОГО   РАЙОНА   НОВОСИБИРСКОЙ   ОБЛАСТИ</w:t>
      </w:r>
    </w:p>
    <w:p w:rsidR="00A86250" w:rsidRPr="00C7316F" w:rsidRDefault="00A86250" w:rsidP="00AC50E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250" w:rsidRDefault="00A86250" w:rsidP="00AC50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  <w:r w:rsidRPr="00C7316F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A86250" w:rsidRPr="00C7316F" w:rsidRDefault="00A86250" w:rsidP="00AC50E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250" w:rsidRPr="00C7316F" w:rsidRDefault="00A86250" w:rsidP="00AC50E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66</w:t>
      </w:r>
      <w:r w:rsidRPr="00C7316F">
        <w:rPr>
          <w:rFonts w:ascii="Times New Roman" w:hAnsi="Times New Roman"/>
          <w:sz w:val="28"/>
          <w:szCs w:val="28"/>
        </w:rPr>
        <w:t>-й (шестого созыва) сессии</w:t>
      </w:r>
    </w:p>
    <w:p w:rsidR="00A86250" w:rsidRPr="00C7316F" w:rsidRDefault="00A86250" w:rsidP="00AC50E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06.03</w:t>
      </w:r>
      <w:r w:rsidRPr="00C7316F">
        <w:rPr>
          <w:rFonts w:ascii="Times New Roman" w:hAnsi="Times New Roman"/>
          <w:sz w:val="28"/>
          <w:szCs w:val="28"/>
        </w:rPr>
        <w:t xml:space="preserve">.2025 г.                                                                                </w:t>
      </w:r>
      <w:r w:rsidRPr="00C7316F">
        <w:rPr>
          <w:rFonts w:ascii="Times New Roman" w:hAnsi="Times New Roman"/>
          <w:sz w:val="28"/>
          <w:szCs w:val="28"/>
        </w:rPr>
        <w:tab/>
      </w:r>
      <w:r w:rsidRPr="00C7316F">
        <w:rPr>
          <w:rFonts w:ascii="Times New Roman" w:hAnsi="Times New Roman"/>
          <w:sz w:val="28"/>
          <w:szCs w:val="28"/>
        </w:rPr>
        <w:tab/>
      </w:r>
      <w:r w:rsidRPr="00C7316F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hAnsi="Times New Roman"/>
          <w:iCs/>
          <w:spacing w:val="-22"/>
          <w:sz w:val="28"/>
          <w:szCs w:val="28"/>
        </w:rPr>
        <w:t>7</w:t>
      </w:r>
    </w:p>
    <w:p w:rsidR="00A86250" w:rsidRPr="00C7316F" w:rsidRDefault="00A86250" w:rsidP="00AC50E8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316F">
        <w:rPr>
          <w:rFonts w:ascii="Times New Roman" w:hAnsi="Times New Roman"/>
          <w:iCs/>
          <w:spacing w:val="-22"/>
          <w:sz w:val="28"/>
          <w:szCs w:val="28"/>
        </w:rPr>
        <w:t>с. Ача</w:t>
      </w:r>
    </w:p>
    <w:p w:rsidR="00A86250" w:rsidRPr="00AD373B" w:rsidRDefault="00A86250" w:rsidP="00AD373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86250" w:rsidRPr="00AD373B" w:rsidRDefault="00A86250" w:rsidP="00AD37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86250" w:rsidRPr="00AD373B" w:rsidRDefault="00A86250" w:rsidP="00AD373B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D373B">
        <w:rPr>
          <w:rFonts w:ascii="Times New Roman" w:hAnsi="Times New Roman"/>
          <w:b/>
          <w:color w:val="000000"/>
          <w:sz w:val="28"/>
          <w:szCs w:val="28"/>
          <w:lang w:eastAsia="ru-RU"/>
        </w:rPr>
        <w:t>Об утверждении схемы многомандатн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ого</w:t>
      </w:r>
      <w:r w:rsidRPr="00AD373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избирательн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ого</w:t>
      </w:r>
      <w:r w:rsidRPr="00AD373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округ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а</w:t>
      </w:r>
      <w:r w:rsidRPr="00AD373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Ачинского  сельсовета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Болотнинского</w:t>
      </w:r>
      <w:r w:rsidRPr="00AD373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</w:p>
    <w:p w:rsidR="00A86250" w:rsidRPr="00AD373B" w:rsidRDefault="00A86250" w:rsidP="00AD373B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86250" w:rsidRPr="00AD373B" w:rsidRDefault="00A86250" w:rsidP="00AD373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Руководствуясь статьей 18 Федерального закона </w:t>
      </w:r>
      <w:r w:rsidRPr="00AD373B">
        <w:rPr>
          <w:rFonts w:ascii="Times New Roman" w:hAnsi="Times New Roman"/>
          <w:color w:val="000000"/>
          <w:sz w:val="28"/>
          <w:szCs w:val="20"/>
          <w:lang w:eastAsia="ru-RU"/>
        </w:rPr>
        <w:t>«Об основных гарантиях избирательных прав и права на участие в референдуме граждан Российской Федерации»,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 статьей _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 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>Устава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Ачинского сельсовета Болотнинского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 на основании решения территориальной избирательной комиссии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06.02.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2025 года №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65/257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«Об определении схемы многомандатн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избирательн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округ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Ачинского сельсовета Болотнинского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области», данных о численности избирателей, зарегистрированных на территории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Ачинского сельсовета Болотнинского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по состоянию на 1 января 2025 года, Совет депутатов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Ачинского сельсовета Болотнинского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решил:</w:t>
      </w:r>
    </w:p>
    <w:p w:rsidR="00A86250" w:rsidRPr="00AD373B" w:rsidRDefault="00A86250" w:rsidP="00AD373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D373B">
        <w:rPr>
          <w:rFonts w:ascii="Times New Roman" w:hAnsi="Times New Roman"/>
          <w:color w:val="000000"/>
          <w:sz w:val="28"/>
          <w:szCs w:val="28"/>
        </w:rPr>
        <w:t>1. Утвердить схему многомандатн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AD373B">
        <w:rPr>
          <w:rFonts w:ascii="Times New Roman" w:hAnsi="Times New Roman"/>
          <w:color w:val="000000"/>
          <w:sz w:val="28"/>
          <w:szCs w:val="28"/>
        </w:rPr>
        <w:t xml:space="preserve"> избирательн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AD373B">
        <w:rPr>
          <w:rFonts w:ascii="Times New Roman" w:hAnsi="Times New Roman"/>
          <w:color w:val="000000"/>
          <w:sz w:val="28"/>
          <w:szCs w:val="28"/>
        </w:rPr>
        <w:t xml:space="preserve"> округ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D373B">
        <w:rPr>
          <w:rFonts w:ascii="Times New Roman" w:hAnsi="Times New Roman"/>
          <w:color w:val="000000"/>
          <w:sz w:val="28"/>
          <w:szCs w:val="28"/>
        </w:rPr>
        <w:t xml:space="preserve"> для проведения выборов депутатов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Ачинского  сельсовета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Болотнинского</w:t>
      </w:r>
      <w:r w:rsidRPr="00AD373B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AD373B"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>приложение № 1</w:t>
      </w:r>
      <w:r w:rsidRPr="00AD373B">
        <w:rPr>
          <w:rFonts w:ascii="Times New Roman" w:hAnsi="Times New Roman"/>
          <w:bCs/>
          <w:color w:val="000000"/>
          <w:sz w:val="28"/>
          <w:szCs w:val="28"/>
        </w:rPr>
        <w:t>)</w:t>
      </w: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ее графическое изображение (приложение № 2)</w:t>
      </w:r>
      <w:r w:rsidRPr="00AD373B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A86250" w:rsidRPr="00AD373B" w:rsidRDefault="00A86250" w:rsidP="00AD373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>2. Решение подлежит официальному опубликованию не позднее чем через пять дней после его принятия.</w:t>
      </w:r>
    </w:p>
    <w:p w:rsidR="00A86250" w:rsidRPr="00AD373B" w:rsidRDefault="00A86250" w:rsidP="00AD373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D373B">
        <w:rPr>
          <w:rFonts w:ascii="Times New Roman" w:hAnsi="Times New Roman"/>
          <w:color w:val="000000"/>
          <w:sz w:val="28"/>
          <w:szCs w:val="28"/>
          <w:lang w:eastAsia="ru-RU"/>
        </w:rPr>
        <w:t>3. Решение вступает в силу после его официального опубликования.</w:t>
      </w:r>
    </w:p>
    <w:p w:rsidR="00A86250" w:rsidRPr="00AD373B" w:rsidRDefault="00A86250" w:rsidP="00AD373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86250" w:rsidRPr="00AD373B" w:rsidRDefault="00A86250" w:rsidP="00AD373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86250" w:rsidRDefault="00A86250" w:rsidP="00AC50E8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Председателя Совета депутатов                     Глава Ачинского сельсовета</w:t>
      </w:r>
    </w:p>
    <w:p w:rsidR="00A86250" w:rsidRDefault="00A86250" w:rsidP="00AC50E8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Ачинскогосельсовета                                               Болотнинского района</w:t>
      </w:r>
    </w:p>
    <w:p w:rsidR="00A86250" w:rsidRDefault="00A86250" w:rsidP="00AC50E8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                                           Новосибирской области</w:t>
      </w:r>
    </w:p>
    <w:p w:rsidR="00A86250" w:rsidRDefault="00A86250" w:rsidP="00AC50E8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A86250" w:rsidRDefault="00A86250" w:rsidP="00AC50E8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С.А. Туралина                                    ___________ А.В. Туралин</w:t>
      </w:r>
    </w:p>
    <w:p w:rsidR="00A86250" w:rsidRDefault="00A86250" w:rsidP="00AC50E8"/>
    <w:tbl>
      <w:tblPr>
        <w:tblW w:w="0" w:type="auto"/>
        <w:tblLook w:val="00A0"/>
      </w:tblPr>
      <w:tblGrid>
        <w:gridCol w:w="4672"/>
        <w:gridCol w:w="4673"/>
      </w:tblGrid>
      <w:tr w:rsidR="00A86250" w:rsidRPr="00C37C60" w:rsidTr="00C673F5">
        <w:tc>
          <w:tcPr>
            <w:tcW w:w="4672" w:type="dxa"/>
          </w:tcPr>
          <w:p w:rsidR="00A86250" w:rsidRPr="00C37C60" w:rsidRDefault="00A86250" w:rsidP="00C673F5">
            <w:pPr>
              <w:keepNext/>
              <w:spacing w:after="0" w:line="240" w:lineRule="auto"/>
              <w:jc w:val="both"/>
              <w:outlineLvl w:val="8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A86250" w:rsidRPr="00C37C60" w:rsidRDefault="00A86250" w:rsidP="00C673F5">
            <w:pPr>
              <w:keepNext/>
              <w:spacing w:after="0" w:line="240" w:lineRule="auto"/>
              <w:jc w:val="center"/>
              <w:outlineLvl w:val="8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Приложение № 1</w:t>
            </w:r>
          </w:p>
          <w:p w:rsidR="00A86250" w:rsidRPr="00C37C60" w:rsidRDefault="00A86250" w:rsidP="00C673F5">
            <w:pPr>
              <w:keepNext/>
              <w:spacing w:after="0" w:line="240" w:lineRule="auto"/>
              <w:jc w:val="center"/>
              <w:outlineLvl w:val="8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к решению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 Совета депутатов</w:t>
            </w: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Ачинского сельсовета</w:t>
            </w: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 Болотнинского района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Новосибирской области</w:t>
            </w:r>
          </w:p>
          <w:p w:rsidR="00A86250" w:rsidRPr="00C37C60" w:rsidRDefault="00A86250" w:rsidP="00C673F5">
            <w:pPr>
              <w:keepNext/>
              <w:spacing w:after="0" w:line="240" w:lineRule="auto"/>
              <w:jc w:val="center"/>
              <w:outlineLvl w:val="8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06.03.2025</w:t>
            </w: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</w:tr>
    </w:tbl>
    <w:p w:rsidR="00A86250" w:rsidRDefault="00A86250" w:rsidP="00967586">
      <w:pPr>
        <w:keepNext/>
        <w:spacing w:after="0" w:line="240" w:lineRule="auto"/>
        <w:jc w:val="both"/>
        <w:outlineLvl w:val="8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A86250" w:rsidRDefault="00A86250" w:rsidP="00967586">
      <w:pPr>
        <w:keepNext/>
        <w:spacing w:after="0" w:line="240" w:lineRule="auto"/>
        <w:ind w:left="5103"/>
        <w:jc w:val="both"/>
        <w:outlineLvl w:val="8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A86250" w:rsidRPr="00C164C3" w:rsidRDefault="00A86250" w:rsidP="00967586">
      <w:pPr>
        <w:spacing w:after="0" w:line="240" w:lineRule="auto"/>
        <w:ind w:left="5103"/>
        <w:jc w:val="both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A86250" w:rsidRPr="00C164C3" w:rsidRDefault="00A86250" w:rsidP="00967586">
      <w:pPr>
        <w:spacing w:after="0" w:line="240" w:lineRule="auto"/>
        <w:ind w:left="6096"/>
        <w:jc w:val="center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A86250" w:rsidRPr="00C164C3" w:rsidRDefault="00A86250" w:rsidP="0096758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164C3">
        <w:rPr>
          <w:rFonts w:ascii="Times New Roman" w:hAnsi="Times New Roman"/>
          <w:b/>
          <w:color w:val="000000"/>
          <w:sz w:val="28"/>
          <w:szCs w:val="28"/>
          <w:lang w:eastAsia="ru-RU"/>
        </w:rPr>
        <w:t>СХЕМА</w:t>
      </w:r>
    </w:p>
    <w:p w:rsidR="00A86250" w:rsidRPr="00C164C3" w:rsidRDefault="00A86250" w:rsidP="009675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164C3">
        <w:rPr>
          <w:rFonts w:ascii="Times New Roman" w:hAnsi="Times New Roman"/>
          <w:b/>
          <w:color w:val="000000"/>
          <w:sz w:val="28"/>
          <w:szCs w:val="28"/>
        </w:rPr>
        <w:t xml:space="preserve">многомандатного избирательного округа для проведения выборов депутатов Совета депутатов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Ачинского</w:t>
      </w:r>
      <w:r w:rsidRPr="00C164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A86250" w:rsidRPr="00C164C3" w:rsidRDefault="00A86250" w:rsidP="0096758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Болотнинского</w:t>
      </w:r>
      <w:r w:rsidRPr="00C164C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</w:p>
    <w:p w:rsidR="00A86250" w:rsidRDefault="00A86250" w:rsidP="0096758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86250" w:rsidRPr="00C164C3" w:rsidRDefault="00A86250" w:rsidP="0096758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86250" w:rsidRPr="00C164C3" w:rsidRDefault="00A86250" w:rsidP="0096758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Общая численность избирателей –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367</w:t>
      </w:r>
    </w:p>
    <w:p w:rsidR="00A86250" w:rsidRPr="00C164C3" w:rsidRDefault="00A86250" w:rsidP="0096758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Число депутатских мандатов в соответствии с Уставом –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</w:p>
    <w:p w:rsidR="00A86250" w:rsidRPr="00C164C3" w:rsidRDefault="00A86250" w:rsidP="0096758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86250" w:rsidRPr="00C164C3" w:rsidRDefault="00A86250" w:rsidP="00967586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164C3">
        <w:rPr>
          <w:rFonts w:ascii="Times New Roman" w:hAnsi="Times New Roman"/>
          <w:b/>
          <w:color w:val="000000"/>
          <w:sz w:val="28"/>
          <w:szCs w:val="28"/>
          <w:lang w:eastAsia="ru-RU"/>
        </w:rPr>
        <w:t>Многомандатный избирательный округ № 1</w:t>
      </w:r>
    </w:p>
    <w:p w:rsidR="00A86250" w:rsidRPr="00C164C3" w:rsidRDefault="00A86250" w:rsidP="0096758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Число мандатов -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</w:p>
    <w:p w:rsidR="00A86250" w:rsidRPr="00C164C3" w:rsidRDefault="00A86250" w:rsidP="0096758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Число избирателей –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367</w:t>
      </w:r>
    </w:p>
    <w:p w:rsidR="00A86250" w:rsidRPr="00C164C3" w:rsidRDefault="00A86250" w:rsidP="0096758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86250" w:rsidRPr="00C164C3" w:rsidRDefault="00A86250" w:rsidP="00967586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hAnsi="Times New Roman"/>
          <w:color w:val="000000"/>
          <w:sz w:val="28"/>
          <w:szCs w:val="28"/>
          <w:lang w:eastAsia="ru-RU"/>
        </w:rPr>
        <w:t>В границы округа входит:</w:t>
      </w:r>
    </w:p>
    <w:p w:rsidR="00A86250" w:rsidRDefault="00A86250" w:rsidP="00967586">
      <w:pPr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Ачинский</w:t>
      </w:r>
      <w:r w:rsidRPr="00C164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(деревня Березовка, деревня 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lang w:eastAsia="ru-RU"/>
        </w:rPr>
        <w:t>Елфимово, село Ача)</w:t>
      </w:r>
      <w:r w:rsidRPr="00C164C3">
        <w:rPr>
          <w:rFonts w:ascii="Times New Roman" w:hAnsi="Times New Roman"/>
          <w:color w:val="000000"/>
          <w:sz w:val="28"/>
          <w:szCs w:val="28"/>
          <w:lang w:eastAsia="ru-RU"/>
        </w:rPr>
        <w:br w:type="page"/>
      </w:r>
    </w:p>
    <w:tbl>
      <w:tblPr>
        <w:tblW w:w="0" w:type="auto"/>
        <w:tblLook w:val="00A0"/>
      </w:tblPr>
      <w:tblGrid>
        <w:gridCol w:w="4672"/>
        <w:gridCol w:w="4673"/>
      </w:tblGrid>
      <w:tr w:rsidR="00A86250" w:rsidRPr="00C37C60" w:rsidTr="00C673F5">
        <w:tc>
          <w:tcPr>
            <w:tcW w:w="4672" w:type="dxa"/>
          </w:tcPr>
          <w:p w:rsidR="00A86250" w:rsidRPr="00C37C60" w:rsidRDefault="00A86250" w:rsidP="00C673F5">
            <w:pPr>
              <w:keepNext/>
              <w:spacing w:after="0" w:line="240" w:lineRule="auto"/>
              <w:jc w:val="both"/>
              <w:outlineLvl w:val="8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A86250" w:rsidRPr="00C37C60" w:rsidRDefault="00A86250" w:rsidP="00C673F5">
            <w:pPr>
              <w:keepNext/>
              <w:spacing w:after="0" w:line="240" w:lineRule="auto"/>
              <w:jc w:val="center"/>
              <w:outlineLvl w:val="8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Приложение № 2</w:t>
            </w:r>
          </w:p>
          <w:p w:rsidR="00A86250" w:rsidRPr="00C37C60" w:rsidRDefault="00A86250" w:rsidP="00C673F5">
            <w:pPr>
              <w:keepNext/>
              <w:spacing w:after="0" w:line="240" w:lineRule="auto"/>
              <w:jc w:val="center"/>
              <w:outlineLvl w:val="8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к решению 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Совета депутатов Ачинского сельсовета </w:t>
            </w: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Болотнинского района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Новосибирской области</w:t>
            </w:r>
          </w:p>
          <w:p w:rsidR="00A86250" w:rsidRPr="00C37C60" w:rsidRDefault="00A86250" w:rsidP="00C673F5">
            <w:pPr>
              <w:keepNext/>
              <w:spacing w:after="0" w:line="240" w:lineRule="auto"/>
              <w:jc w:val="center"/>
              <w:outlineLvl w:val="8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06.03.2025 №</w:t>
            </w:r>
            <w:r w:rsidRPr="00C37C60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</w:tr>
    </w:tbl>
    <w:p w:rsidR="00A86250" w:rsidRDefault="00A86250" w:rsidP="00967586">
      <w:pPr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A86250" w:rsidRPr="00C164C3" w:rsidRDefault="00A86250" w:rsidP="00967586">
      <w:pPr>
        <w:spacing w:after="0" w:line="240" w:lineRule="auto"/>
        <w:ind w:left="6096"/>
        <w:jc w:val="center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A86250" w:rsidRPr="00C164C3" w:rsidRDefault="00A86250" w:rsidP="0096758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86250" w:rsidRPr="00C164C3" w:rsidRDefault="00A86250" w:rsidP="0096758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164C3">
        <w:rPr>
          <w:rFonts w:ascii="Times New Roman" w:hAnsi="Times New Roman"/>
          <w:b/>
          <w:color w:val="000000"/>
          <w:sz w:val="28"/>
          <w:szCs w:val="28"/>
        </w:rPr>
        <w:t>Графическое изображение</w:t>
      </w:r>
    </w:p>
    <w:p w:rsidR="00A86250" w:rsidRPr="00C164C3" w:rsidRDefault="00A86250" w:rsidP="009675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164C3">
        <w:rPr>
          <w:rFonts w:ascii="Times New Roman" w:hAnsi="Times New Roman"/>
          <w:b/>
          <w:color w:val="000000"/>
          <w:sz w:val="28"/>
          <w:szCs w:val="28"/>
        </w:rPr>
        <w:t xml:space="preserve">схемы многомандатного избирательного округа для проведения выборов депутатов Совета депутатов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Ачинского</w:t>
      </w:r>
      <w:r w:rsidRPr="00C164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A86250" w:rsidRDefault="00A86250" w:rsidP="009675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Болотнинского</w:t>
      </w:r>
      <w:r w:rsidRPr="00C164C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A86250" w:rsidRDefault="00A86250" w:rsidP="009675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86250" w:rsidRDefault="00A86250" w:rsidP="009675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86250" w:rsidRPr="00C164C3" w:rsidRDefault="00A86250" w:rsidP="009675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37C60"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267.75pt;height:303.75pt;visibility:visible">
            <v:imagedata r:id="rId4" o:title=""/>
          </v:shape>
        </w:pict>
      </w:r>
    </w:p>
    <w:p w:rsidR="00A86250" w:rsidRPr="00C164C3" w:rsidRDefault="00A86250" w:rsidP="009675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86250" w:rsidRDefault="00A86250" w:rsidP="00967586"/>
    <w:p w:rsidR="00A86250" w:rsidRDefault="00A86250" w:rsidP="00967586">
      <w:pPr>
        <w:jc w:val="right"/>
      </w:pPr>
    </w:p>
    <w:sectPr w:rsidR="00A86250" w:rsidSect="00E05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75F"/>
    <w:rsid w:val="003F475F"/>
    <w:rsid w:val="005258CC"/>
    <w:rsid w:val="00967586"/>
    <w:rsid w:val="00A86250"/>
    <w:rsid w:val="00AC50E8"/>
    <w:rsid w:val="00AD373B"/>
    <w:rsid w:val="00C164C3"/>
    <w:rsid w:val="00C37C60"/>
    <w:rsid w:val="00C673F5"/>
    <w:rsid w:val="00C7316F"/>
    <w:rsid w:val="00E05C22"/>
    <w:rsid w:val="00F6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C2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C50E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3</Pages>
  <Words>446</Words>
  <Characters>2544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Елена Фёдоровна</dc:creator>
  <cp:keywords/>
  <dc:description/>
  <cp:lastModifiedBy>UserXP</cp:lastModifiedBy>
  <cp:revision>3</cp:revision>
  <dcterms:created xsi:type="dcterms:W3CDTF">2025-01-30T10:25:00Z</dcterms:created>
  <dcterms:modified xsi:type="dcterms:W3CDTF">2025-03-21T05:36:00Z</dcterms:modified>
</cp:coreProperties>
</file>